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12960" w14:textId="77777777" w:rsidR="00E01F13" w:rsidRDefault="00E01F13" w:rsidP="00E01F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John CLERKE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fl.1429)</w:t>
      </w:r>
    </w:p>
    <w:p w14:paraId="0B3D3BA5" w14:textId="77777777" w:rsidR="00E01F13" w:rsidRDefault="00E01F13" w:rsidP="00E01F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25CE68" w14:textId="77777777" w:rsidR="00E01F13" w:rsidRDefault="00E01F13" w:rsidP="00E01F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6C3EBB" w14:textId="77777777" w:rsidR="00E01F13" w:rsidRDefault="00E01F13" w:rsidP="00E01F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Jun.1429</w:t>
      </w:r>
      <w:r>
        <w:rPr>
          <w:rFonts w:ascii="Times New Roman" w:hAnsi="Times New Roman" w:cs="Times New Roman"/>
          <w:sz w:val="24"/>
          <w:szCs w:val="24"/>
        </w:rPr>
        <w:tab/>
        <w:t xml:space="preserve">He had a bequest in the Will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Bayly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3AF4255" w14:textId="77777777" w:rsidR="00E01F13" w:rsidRDefault="00E01F13" w:rsidP="00E01F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p.232)</w:t>
      </w:r>
    </w:p>
    <w:p w14:paraId="15908BC7" w14:textId="77777777" w:rsidR="00E01F13" w:rsidRDefault="00E01F13" w:rsidP="00E01F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4EFD0D" w14:textId="77777777" w:rsidR="00E01F13" w:rsidRDefault="00E01F13" w:rsidP="00E01F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4EB890" w14:textId="77777777" w:rsidR="00E01F13" w:rsidRDefault="00E01F13" w:rsidP="00E01F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July 2021</w:t>
      </w:r>
    </w:p>
    <w:p w14:paraId="219E68B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CD330" w14:textId="77777777" w:rsidR="00E01F13" w:rsidRDefault="00E01F13" w:rsidP="009139A6">
      <w:r>
        <w:separator/>
      </w:r>
    </w:p>
  </w:endnote>
  <w:endnote w:type="continuationSeparator" w:id="0">
    <w:p w14:paraId="0ABCE8A2" w14:textId="77777777" w:rsidR="00E01F13" w:rsidRDefault="00E01F1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587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E0A4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394F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4CD89" w14:textId="77777777" w:rsidR="00E01F13" w:rsidRDefault="00E01F13" w:rsidP="009139A6">
      <w:r>
        <w:separator/>
      </w:r>
    </w:p>
  </w:footnote>
  <w:footnote w:type="continuationSeparator" w:id="0">
    <w:p w14:paraId="64D3EE3A" w14:textId="77777777" w:rsidR="00E01F13" w:rsidRDefault="00E01F1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804F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3F52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CDB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F1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01F1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4AF6B"/>
  <w15:chartTrackingRefBased/>
  <w15:docId w15:val="{3B606D3B-BA6A-47D7-B1FB-0FF4CC42B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2021-07-26T19:29:00Z</dcterms:created>
  <dcterms:modified xsi:type="dcterms:W3CDTF">2021-07-26T19:30:00Z</dcterms:modified>
</cp:coreProperties>
</file>